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D7" w:rsidRDefault="00C52B9C" w:rsidP="00FA5A1B">
      <w:pPr>
        <w:pStyle w:val="Cabealho"/>
        <w:tabs>
          <w:tab w:val="clear" w:pos="4419"/>
          <w:tab w:val="clear" w:pos="8838"/>
          <w:tab w:val="left" w:pos="1640"/>
        </w:tabs>
        <w:rPr>
          <w:rFonts w:ascii="Courier New" w:hAnsi="Courier New"/>
          <w:b/>
          <w:sz w:val="24"/>
          <w:u w:val="single"/>
        </w:rPr>
      </w:pPr>
      <w:r>
        <w:tab/>
      </w:r>
    </w:p>
    <w:p w:rsidR="000F24D7" w:rsidRDefault="000F24D7">
      <w:pPr>
        <w:pStyle w:val="Cabealho"/>
        <w:tabs>
          <w:tab w:val="clear" w:pos="4419"/>
          <w:tab w:val="clear" w:pos="8838"/>
        </w:tabs>
        <w:jc w:val="center"/>
        <w:rPr>
          <w:rFonts w:ascii="Courier New" w:hAnsi="Courier New"/>
          <w:b/>
          <w:sz w:val="24"/>
          <w:u w:val="single"/>
        </w:rPr>
      </w:pPr>
    </w:p>
    <w:p w:rsidR="00C57C32" w:rsidRPr="00334919" w:rsidRDefault="00C57C32" w:rsidP="00C57C32">
      <w:pPr>
        <w:pStyle w:val="Cabealho"/>
        <w:tabs>
          <w:tab w:val="clear" w:pos="4419"/>
          <w:tab w:val="clear" w:pos="8838"/>
        </w:tabs>
        <w:jc w:val="center"/>
        <w:rPr>
          <w:b/>
          <w:sz w:val="28"/>
          <w:szCs w:val="28"/>
          <w:u w:val="single"/>
        </w:rPr>
      </w:pPr>
      <w:r w:rsidRPr="00334919">
        <w:rPr>
          <w:b/>
          <w:sz w:val="28"/>
          <w:szCs w:val="28"/>
          <w:u w:val="single"/>
        </w:rPr>
        <w:t>DA</w:t>
      </w:r>
      <w:r w:rsidR="00710072" w:rsidRPr="00334919">
        <w:rPr>
          <w:b/>
          <w:sz w:val="28"/>
          <w:szCs w:val="28"/>
          <w:u w:val="single"/>
        </w:rPr>
        <w:t>DOS</w:t>
      </w:r>
      <w:r w:rsidRPr="00334919">
        <w:rPr>
          <w:b/>
          <w:sz w:val="28"/>
          <w:szCs w:val="28"/>
          <w:u w:val="single"/>
        </w:rPr>
        <w:t xml:space="preserve"> NECESSÁRIOS PARA VIABILIZAR LICITAÇÃO DA OBRA</w:t>
      </w:r>
    </w:p>
    <w:p w:rsidR="00C57C32" w:rsidRPr="00334919" w:rsidRDefault="00C57C32" w:rsidP="00C57C32">
      <w:pPr>
        <w:pStyle w:val="Cabealho"/>
        <w:tabs>
          <w:tab w:val="clear" w:pos="4419"/>
          <w:tab w:val="clear" w:pos="8838"/>
        </w:tabs>
        <w:jc w:val="center"/>
        <w:rPr>
          <w:b/>
          <w:sz w:val="28"/>
          <w:szCs w:val="28"/>
          <w:u w:val="single"/>
        </w:rPr>
      </w:pPr>
    </w:p>
    <w:p w:rsidR="00C57C32" w:rsidRPr="00334919" w:rsidRDefault="00C57C32" w:rsidP="0025026A">
      <w:pPr>
        <w:spacing w:line="380" w:lineRule="exact"/>
        <w:jc w:val="right"/>
        <w:outlineLvl w:val="0"/>
        <w:rPr>
          <w:sz w:val="28"/>
          <w:szCs w:val="28"/>
        </w:rPr>
      </w:pPr>
    </w:p>
    <w:p w:rsidR="00FA5A1B" w:rsidRPr="00334919" w:rsidRDefault="00FA5A1B" w:rsidP="0025026A">
      <w:pPr>
        <w:spacing w:line="380" w:lineRule="exact"/>
        <w:jc w:val="right"/>
        <w:outlineLvl w:val="0"/>
        <w:rPr>
          <w:sz w:val="28"/>
          <w:szCs w:val="28"/>
        </w:rPr>
      </w:pPr>
    </w:p>
    <w:p w:rsidR="00DC6417" w:rsidRPr="00334919" w:rsidRDefault="00DC6417" w:rsidP="00510851">
      <w:pPr>
        <w:pStyle w:val="Ttulo3"/>
        <w:spacing w:line="380" w:lineRule="exact"/>
        <w:jc w:val="both"/>
        <w:rPr>
          <w:b w:val="0"/>
          <w:szCs w:val="28"/>
          <w:u w:val="single"/>
        </w:rPr>
      </w:pPr>
    </w:p>
    <w:p w:rsidR="00A8343D" w:rsidRPr="00334919" w:rsidRDefault="00DC6417" w:rsidP="0080170A">
      <w:pPr>
        <w:jc w:val="both"/>
        <w:rPr>
          <w:sz w:val="28"/>
          <w:szCs w:val="28"/>
        </w:rPr>
      </w:pPr>
      <w:r w:rsidRPr="00334919">
        <w:rPr>
          <w:sz w:val="28"/>
          <w:szCs w:val="28"/>
          <w:u w:val="single"/>
        </w:rPr>
        <w:t>OBJETO DA OBRA</w:t>
      </w:r>
      <w:r w:rsidR="00053106" w:rsidRPr="00334919">
        <w:rPr>
          <w:sz w:val="28"/>
          <w:szCs w:val="28"/>
        </w:rPr>
        <w:t>:</w:t>
      </w:r>
      <w:r w:rsidR="00F10698" w:rsidRPr="00334919">
        <w:rPr>
          <w:b/>
          <w:sz w:val="28"/>
          <w:szCs w:val="28"/>
        </w:rPr>
        <w:t xml:space="preserve"> </w:t>
      </w:r>
      <w:r w:rsidR="002910D9" w:rsidRPr="00334919">
        <w:rPr>
          <w:rFonts w:eastAsia="Arial"/>
          <w:b/>
          <w:sz w:val="28"/>
          <w:szCs w:val="28"/>
        </w:rPr>
        <w:t>REFORMA DA</w:t>
      </w:r>
      <w:r w:rsidR="009C740D">
        <w:rPr>
          <w:rFonts w:eastAsia="Arial"/>
          <w:b/>
          <w:sz w:val="28"/>
          <w:szCs w:val="28"/>
        </w:rPr>
        <w:t xml:space="preserve"> SALA DE CINEMA – CENTRO CULTURAL DE ARACAJU, BAIRRO CENTRO</w:t>
      </w:r>
      <w:r w:rsidR="002910D9" w:rsidRPr="00334919">
        <w:rPr>
          <w:rFonts w:eastAsia="Arial"/>
          <w:b/>
          <w:sz w:val="28"/>
          <w:szCs w:val="28"/>
        </w:rPr>
        <w:t>, ARACAJU/SE</w:t>
      </w:r>
    </w:p>
    <w:p w:rsidR="00DF53DC" w:rsidRPr="00334919" w:rsidRDefault="00DF53DC" w:rsidP="00F10698">
      <w:pPr>
        <w:jc w:val="both"/>
        <w:rPr>
          <w:bCs/>
          <w:sz w:val="28"/>
          <w:szCs w:val="28"/>
        </w:rPr>
      </w:pPr>
    </w:p>
    <w:p w:rsidR="00C57C32" w:rsidRPr="00334919" w:rsidRDefault="00C57C32" w:rsidP="00DF53DC">
      <w:pPr>
        <w:jc w:val="both"/>
        <w:rPr>
          <w:sz w:val="28"/>
          <w:szCs w:val="28"/>
        </w:rPr>
      </w:pPr>
    </w:p>
    <w:p w:rsidR="00A3142A" w:rsidRPr="00334919" w:rsidRDefault="00A3142A" w:rsidP="00DF53DC">
      <w:pPr>
        <w:jc w:val="both"/>
        <w:rPr>
          <w:sz w:val="28"/>
          <w:szCs w:val="28"/>
        </w:rPr>
      </w:pPr>
    </w:p>
    <w:p w:rsidR="00DC6417" w:rsidRPr="00334919" w:rsidRDefault="00DC6417" w:rsidP="0025026A">
      <w:pPr>
        <w:pStyle w:val="Ttulo3"/>
        <w:spacing w:line="380" w:lineRule="exact"/>
        <w:rPr>
          <w:b w:val="0"/>
          <w:szCs w:val="28"/>
        </w:rPr>
      </w:pPr>
      <w:r w:rsidRPr="00334919">
        <w:rPr>
          <w:b w:val="0"/>
          <w:szCs w:val="28"/>
          <w:u w:val="single"/>
        </w:rPr>
        <w:t>PRAZO DA OBRA:</w:t>
      </w:r>
      <w:proofErr w:type="gramStart"/>
      <w:r w:rsidR="001C7B50" w:rsidRPr="00334919">
        <w:rPr>
          <w:b w:val="0"/>
          <w:szCs w:val="28"/>
          <w:u w:val="single"/>
        </w:rPr>
        <w:t xml:space="preserve"> </w:t>
      </w:r>
      <w:r w:rsidR="00C6231F" w:rsidRPr="00334919">
        <w:rPr>
          <w:szCs w:val="28"/>
        </w:rPr>
        <w:t xml:space="preserve"> </w:t>
      </w:r>
      <w:proofErr w:type="gramEnd"/>
      <w:r w:rsidR="002910D9" w:rsidRPr="00334919">
        <w:rPr>
          <w:szCs w:val="28"/>
        </w:rPr>
        <w:t>12</w:t>
      </w:r>
      <w:r w:rsidR="003D547B" w:rsidRPr="00334919">
        <w:rPr>
          <w:szCs w:val="28"/>
        </w:rPr>
        <w:t>0</w:t>
      </w:r>
      <w:r w:rsidRPr="00334919">
        <w:rPr>
          <w:szCs w:val="28"/>
        </w:rPr>
        <w:t xml:space="preserve"> DIAS</w:t>
      </w:r>
      <w:r w:rsidRPr="00334919">
        <w:rPr>
          <w:b w:val="0"/>
          <w:szCs w:val="28"/>
        </w:rPr>
        <w:t xml:space="preserve"> </w:t>
      </w:r>
      <w:bookmarkStart w:id="0" w:name="_GoBack"/>
      <w:bookmarkEnd w:id="0"/>
    </w:p>
    <w:p w:rsidR="00C57C32" w:rsidRPr="00334919" w:rsidRDefault="00C57C32" w:rsidP="00C57C32">
      <w:pPr>
        <w:rPr>
          <w:sz w:val="28"/>
          <w:szCs w:val="28"/>
        </w:rPr>
      </w:pPr>
    </w:p>
    <w:p w:rsidR="00C57C32" w:rsidRPr="00334919" w:rsidRDefault="00C57C32" w:rsidP="00C57C32">
      <w:pPr>
        <w:rPr>
          <w:sz w:val="28"/>
          <w:szCs w:val="28"/>
        </w:rPr>
      </w:pPr>
    </w:p>
    <w:p w:rsidR="00DC6417" w:rsidRPr="00334919" w:rsidRDefault="00DC6417" w:rsidP="0025026A">
      <w:pPr>
        <w:spacing w:line="380" w:lineRule="exact"/>
        <w:rPr>
          <w:b/>
          <w:sz w:val="28"/>
          <w:szCs w:val="28"/>
        </w:rPr>
      </w:pPr>
      <w:r w:rsidRPr="00334919">
        <w:rPr>
          <w:sz w:val="28"/>
          <w:szCs w:val="28"/>
          <w:u w:val="single"/>
        </w:rPr>
        <w:t>VALOR DO ORÇAMENTO:</w:t>
      </w:r>
      <w:r w:rsidR="00427C8F" w:rsidRPr="00334919">
        <w:rPr>
          <w:sz w:val="28"/>
          <w:szCs w:val="28"/>
          <w:u w:val="single"/>
        </w:rPr>
        <w:t xml:space="preserve"> </w:t>
      </w:r>
      <w:r w:rsidR="003E23B9" w:rsidRPr="00334919">
        <w:rPr>
          <w:b/>
          <w:sz w:val="28"/>
          <w:szCs w:val="28"/>
        </w:rPr>
        <w:t xml:space="preserve">R$ </w:t>
      </w:r>
      <w:r w:rsidR="00A33989">
        <w:rPr>
          <w:b/>
          <w:sz w:val="28"/>
          <w:szCs w:val="28"/>
        </w:rPr>
        <w:t>323.680,53</w:t>
      </w:r>
    </w:p>
    <w:p w:rsidR="00C9317A" w:rsidRPr="00334919" w:rsidRDefault="00C9317A" w:rsidP="0025026A">
      <w:pPr>
        <w:spacing w:line="380" w:lineRule="exact"/>
        <w:rPr>
          <w:b/>
          <w:sz w:val="28"/>
          <w:szCs w:val="28"/>
        </w:rPr>
      </w:pPr>
    </w:p>
    <w:p w:rsidR="00C9317A" w:rsidRPr="00334919" w:rsidRDefault="00C9317A" w:rsidP="0025026A">
      <w:pPr>
        <w:spacing w:line="380" w:lineRule="exact"/>
        <w:rPr>
          <w:b/>
          <w:sz w:val="28"/>
          <w:szCs w:val="28"/>
        </w:rPr>
      </w:pPr>
    </w:p>
    <w:p w:rsidR="00EB2410" w:rsidRPr="00334919" w:rsidRDefault="00EB2410" w:rsidP="00EB2410">
      <w:pPr>
        <w:spacing w:line="380" w:lineRule="exact"/>
        <w:rPr>
          <w:b/>
          <w:sz w:val="28"/>
          <w:szCs w:val="28"/>
        </w:rPr>
      </w:pPr>
      <w:proofErr w:type="gramStart"/>
      <w:r w:rsidRPr="00334919">
        <w:rPr>
          <w:b/>
          <w:sz w:val="28"/>
          <w:szCs w:val="28"/>
        </w:rPr>
        <w:t>ATESTADO :</w:t>
      </w:r>
      <w:proofErr w:type="gramEnd"/>
      <w:r w:rsidRPr="00334919">
        <w:rPr>
          <w:b/>
          <w:sz w:val="28"/>
          <w:szCs w:val="28"/>
        </w:rPr>
        <w:t xml:space="preserve"> </w:t>
      </w:r>
    </w:p>
    <w:p w:rsidR="00EB2410" w:rsidRPr="00334919" w:rsidRDefault="00EB2410" w:rsidP="00EB2410">
      <w:pPr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7"/>
        <w:gridCol w:w="8099"/>
      </w:tblGrid>
      <w:tr w:rsidR="00EB2410" w:rsidRPr="00334919" w:rsidTr="00EB2410">
        <w:trPr>
          <w:trHeight w:val="654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410" w:rsidRPr="00334919" w:rsidRDefault="00EB2410">
            <w:pPr>
              <w:spacing w:after="200" w:line="38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 w:rsidRPr="00334919">
              <w:rPr>
                <w:b/>
                <w:sz w:val="28"/>
                <w:szCs w:val="28"/>
              </w:rPr>
              <w:t>ITENS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410" w:rsidRPr="00334919" w:rsidRDefault="00EB2410">
            <w:pPr>
              <w:spacing w:after="200" w:line="38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 w:rsidRPr="00334919">
              <w:rPr>
                <w:b/>
                <w:sz w:val="28"/>
                <w:szCs w:val="28"/>
              </w:rPr>
              <w:t>SERVIÇO</w:t>
            </w:r>
          </w:p>
        </w:tc>
      </w:tr>
      <w:tr w:rsidR="00EB2410" w:rsidRPr="00334919" w:rsidTr="00EB2410">
        <w:trPr>
          <w:trHeight w:val="680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410" w:rsidRPr="00334919" w:rsidRDefault="00EB2410">
            <w:pPr>
              <w:spacing w:after="200" w:line="38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 w:rsidRPr="00334919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410" w:rsidRPr="00334919" w:rsidRDefault="00EB2410">
            <w:pPr>
              <w:spacing w:after="200" w:line="380" w:lineRule="exact"/>
              <w:rPr>
                <w:sz w:val="28"/>
                <w:szCs w:val="28"/>
                <w:lang w:eastAsia="en-US"/>
              </w:rPr>
            </w:pPr>
            <w:r w:rsidRPr="00334919">
              <w:rPr>
                <w:sz w:val="28"/>
                <w:szCs w:val="28"/>
                <w:lang w:eastAsia="en-US"/>
              </w:rPr>
              <w:t>TER EXECUTADO SERVIÇOS DE REFORMA PREDIAL</w:t>
            </w:r>
          </w:p>
        </w:tc>
      </w:tr>
    </w:tbl>
    <w:p w:rsidR="00C9317A" w:rsidRPr="00334919" w:rsidRDefault="00C9317A" w:rsidP="0025026A">
      <w:pPr>
        <w:spacing w:line="380" w:lineRule="exact"/>
        <w:rPr>
          <w:b/>
          <w:sz w:val="28"/>
          <w:szCs w:val="28"/>
        </w:rPr>
      </w:pPr>
    </w:p>
    <w:p w:rsidR="00CB4FAE" w:rsidRPr="00334919" w:rsidRDefault="00CB4FAE" w:rsidP="0025026A">
      <w:pPr>
        <w:spacing w:line="380" w:lineRule="exact"/>
        <w:rPr>
          <w:color w:val="FF0000"/>
          <w:sz w:val="28"/>
          <w:szCs w:val="28"/>
        </w:rPr>
      </w:pPr>
    </w:p>
    <w:p w:rsidR="00510851" w:rsidRDefault="00510851" w:rsidP="0025026A">
      <w:pPr>
        <w:spacing w:line="380" w:lineRule="exact"/>
        <w:rPr>
          <w:color w:val="FF0000"/>
          <w:sz w:val="28"/>
          <w:szCs w:val="28"/>
        </w:rPr>
      </w:pPr>
    </w:p>
    <w:p w:rsidR="00A33989" w:rsidRDefault="00A33989" w:rsidP="0025026A">
      <w:pPr>
        <w:spacing w:line="380" w:lineRule="exact"/>
        <w:rPr>
          <w:color w:val="FF0000"/>
          <w:sz w:val="28"/>
          <w:szCs w:val="28"/>
        </w:rPr>
      </w:pPr>
    </w:p>
    <w:p w:rsidR="00334919" w:rsidRPr="00334919" w:rsidRDefault="00334919" w:rsidP="0025026A">
      <w:pPr>
        <w:spacing w:line="380" w:lineRule="exact"/>
        <w:rPr>
          <w:color w:val="000000" w:themeColor="text1"/>
          <w:sz w:val="28"/>
          <w:szCs w:val="28"/>
        </w:rPr>
      </w:pPr>
      <w:proofErr w:type="spellStart"/>
      <w:r w:rsidRPr="00334919">
        <w:rPr>
          <w:color w:val="000000" w:themeColor="text1"/>
          <w:sz w:val="28"/>
          <w:szCs w:val="28"/>
        </w:rPr>
        <w:t>Engº</w:t>
      </w:r>
      <w:proofErr w:type="spellEnd"/>
      <w:r w:rsidRPr="00334919">
        <w:rPr>
          <w:color w:val="000000" w:themeColor="text1"/>
          <w:sz w:val="28"/>
          <w:szCs w:val="28"/>
        </w:rPr>
        <w:t xml:space="preserve"> </w:t>
      </w:r>
      <w:proofErr w:type="spellStart"/>
      <w:r w:rsidRPr="00334919">
        <w:rPr>
          <w:color w:val="000000" w:themeColor="text1"/>
          <w:sz w:val="28"/>
          <w:szCs w:val="28"/>
        </w:rPr>
        <w:t>Valdson</w:t>
      </w:r>
      <w:proofErr w:type="spellEnd"/>
      <w:r w:rsidRPr="00334919">
        <w:rPr>
          <w:color w:val="000000" w:themeColor="text1"/>
          <w:sz w:val="28"/>
          <w:szCs w:val="28"/>
        </w:rPr>
        <w:t xml:space="preserve"> da Silva Melo</w:t>
      </w:r>
    </w:p>
    <w:p w:rsidR="00334919" w:rsidRPr="00334919" w:rsidRDefault="00334919" w:rsidP="0025026A">
      <w:pPr>
        <w:spacing w:line="380" w:lineRule="exact"/>
        <w:rPr>
          <w:color w:val="000000" w:themeColor="text1"/>
          <w:sz w:val="28"/>
          <w:szCs w:val="28"/>
        </w:rPr>
      </w:pPr>
      <w:r w:rsidRPr="00334919">
        <w:rPr>
          <w:color w:val="000000" w:themeColor="text1"/>
          <w:sz w:val="28"/>
          <w:szCs w:val="28"/>
        </w:rPr>
        <w:t>Depto de Projetos</w:t>
      </w:r>
    </w:p>
    <w:p w:rsidR="00334919" w:rsidRDefault="00334919" w:rsidP="0025026A">
      <w:pPr>
        <w:spacing w:line="380" w:lineRule="exact"/>
        <w:rPr>
          <w:color w:val="FF0000"/>
          <w:sz w:val="28"/>
          <w:szCs w:val="28"/>
        </w:rPr>
      </w:pPr>
    </w:p>
    <w:p w:rsidR="00A33989" w:rsidRPr="00334919" w:rsidRDefault="00A33989" w:rsidP="0025026A">
      <w:pPr>
        <w:spacing w:line="380" w:lineRule="exact"/>
        <w:rPr>
          <w:color w:val="FF0000"/>
          <w:sz w:val="28"/>
          <w:szCs w:val="28"/>
        </w:rPr>
      </w:pPr>
    </w:p>
    <w:p w:rsidR="00510851" w:rsidRPr="00334919" w:rsidRDefault="00510851" w:rsidP="0025026A">
      <w:pPr>
        <w:spacing w:line="380" w:lineRule="exact"/>
      </w:pPr>
      <w:proofErr w:type="gramStart"/>
      <w:r w:rsidRPr="00334919">
        <w:t>Anexo :</w:t>
      </w:r>
      <w:proofErr w:type="gramEnd"/>
    </w:p>
    <w:p w:rsidR="00510851" w:rsidRPr="00334919" w:rsidRDefault="00510851" w:rsidP="0025026A">
      <w:pPr>
        <w:spacing w:line="380" w:lineRule="exact"/>
      </w:pPr>
      <w:r w:rsidRPr="00334919">
        <w:t>02 vias impressas</w:t>
      </w:r>
    </w:p>
    <w:p w:rsidR="00510851" w:rsidRPr="00334919" w:rsidRDefault="00510851" w:rsidP="0025026A">
      <w:pPr>
        <w:spacing w:line="380" w:lineRule="exact"/>
      </w:pPr>
      <w:r w:rsidRPr="00334919">
        <w:t>01 via em meio digital</w:t>
      </w:r>
    </w:p>
    <w:sectPr w:rsidR="00510851" w:rsidRPr="00334919" w:rsidSect="00A8406C">
      <w:headerReference w:type="default" r:id="rId7"/>
      <w:footerReference w:type="default" r:id="rId8"/>
      <w:pgSz w:w="11907" w:h="16840" w:code="9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617" w:rsidRDefault="00B63617">
      <w:r>
        <w:separator/>
      </w:r>
    </w:p>
  </w:endnote>
  <w:endnote w:type="continuationSeparator" w:id="1">
    <w:p w:rsidR="00B63617" w:rsidRDefault="00B63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208" w:rsidRPr="004A12BA" w:rsidRDefault="007F2208" w:rsidP="00580D71">
    <w:pPr>
      <w:pStyle w:val="Rodap"/>
      <w:jc w:val="right"/>
      <w:rPr>
        <w:color w:val="000000"/>
        <w:sz w:val="14"/>
      </w:rPr>
    </w:pPr>
    <w:r w:rsidRPr="004A12BA">
      <w:rPr>
        <w:color w:val="000000"/>
        <w:sz w:val="14"/>
      </w:rPr>
      <w:t>__________________________________________________________________________________________________________________________________</w:t>
    </w:r>
  </w:p>
  <w:p w:rsidR="007F2208" w:rsidRPr="004A12BA" w:rsidRDefault="007F2208" w:rsidP="00580D71">
    <w:pPr>
      <w:pStyle w:val="Rodap"/>
      <w:jc w:val="center"/>
      <w:rPr>
        <w:rFonts w:ascii="Arial" w:hAnsi="Arial" w:cs="Arial"/>
        <w:b/>
        <w:color w:val="000000"/>
        <w:sz w:val="16"/>
      </w:rPr>
    </w:pPr>
    <w:r w:rsidRPr="004A12BA">
      <w:rPr>
        <w:rFonts w:ascii="Arial" w:hAnsi="Arial" w:cs="Arial"/>
        <w:b/>
        <w:color w:val="000000"/>
        <w:sz w:val="16"/>
      </w:rPr>
      <w:t>Av. Augusto Franco, 3340 - Bairro Ponto Novo – CNPJ. 13.118.245/0001-60 – Tel. (79) 3179-1600 / Fax 3179-1608</w:t>
    </w:r>
  </w:p>
  <w:p w:rsidR="007F2208" w:rsidRPr="00580D71" w:rsidRDefault="007F2208" w:rsidP="00580D71">
    <w:pPr>
      <w:pStyle w:val="Rodap"/>
      <w:jc w:val="center"/>
      <w:rPr>
        <w:color w:val="000000"/>
      </w:rPr>
    </w:pPr>
    <w:r w:rsidRPr="004A12BA">
      <w:rPr>
        <w:rFonts w:ascii="Arial" w:hAnsi="Arial" w:cs="Arial"/>
        <w:b/>
        <w:color w:val="000000"/>
        <w:sz w:val="16"/>
      </w:rPr>
      <w:t>CEP 49.097-670 Aracaju - Sergipe - e-mail: emurb@aracaju.se.gov.br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617" w:rsidRDefault="00B63617">
      <w:r>
        <w:separator/>
      </w:r>
    </w:p>
  </w:footnote>
  <w:footnote w:type="continuationSeparator" w:id="1">
    <w:p w:rsidR="00B63617" w:rsidRDefault="00B636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208" w:rsidRDefault="006B4BCD" w:rsidP="00580D71">
    <w:pPr>
      <w:pStyle w:val="Cabealho"/>
      <w:rPr>
        <w:b/>
      </w:rPr>
    </w:pPr>
    <w:r>
      <w:rPr>
        <w:b/>
        <w:noProof/>
      </w:rPr>
      <w:drawing>
        <wp:inline distT="0" distB="0" distL="0" distR="0">
          <wp:extent cx="1943100" cy="749300"/>
          <wp:effectExtent l="19050" t="0" r="0" b="0"/>
          <wp:docPr id="1" name="Imagem 31" descr="E:\Nova Marca Emurb\emurb_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1" descr="E:\Nova Marca Emurb\emurb_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49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F2208" w:rsidRDefault="007F2208" w:rsidP="00580D71">
    <w:pPr>
      <w:pStyle w:val="Cabealho"/>
      <w:jc w:val="center"/>
      <w:rPr>
        <w:b/>
      </w:rPr>
    </w:pPr>
    <w:r>
      <w:rPr>
        <w:b/>
      </w:rPr>
      <w:t>__________________________________________________________________________________</w:t>
    </w:r>
  </w:p>
  <w:p w:rsidR="007F2208" w:rsidRDefault="007F2208" w:rsidP="00580D71">
    <w:pPr>
      <w:pStyle w:val="Cabealho"/>
      <w:jc w:val="center"/>
      <w:rPr>
        <w:b/>
      </w:rPr>
    </w:pPr>
  </w:p>
  <w:p w:rsidR="007F2208" w:rsidRPr="00580D71" w:rsidRDefault="007F2208" w:rsidP="00580D71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/>
  <w:rsids>
    <w:rsidRoot w:val="00453F89"/>
    <w:rsid w:val="00010A32"/>
    <w:rsid w:val="00010DD1"/>
    <w:rsid w:val="0001314F"/>
    <w:rsid w:val="00022879"/>
    <w:rsid w:val="000237B7"/>
    <w:rsid w:val="00032C42"/>
    <w:rsid w:val="00051E8F"/>
    <w:rsid w:val="00053106"/>
    <w:rsid w:val="00074A62"/>
    <w:rsid w:val="0008292B"/>
    <w:rsid w:val="000A7699"/>
    <w:rsid w:val="000C415F"/>
    <w:rsid w:val="000C5177"/>
    <w:rsid w:val="000C65DA"/>
    <w:rsid w:val="000D1684"/>
    <w:rsid w:val="000E6CD4"/>
    <w:rsid w:val="000F0CAD"/>
    <w:rsid w:val="000F24D7"/>
    <w:rsid w:val="00105ECC"/>
    <w:rsid w:val="001100CD"/>
    <w:rsid w:val="001165A3"/>
    <w:rsid w:val="00121195"/>
    <w:rsid w:val="00131304"/>
    <w:rsid w:val="0015371D"/>
    <w:rsid w:val="00155C2D"/>
    <w:rsid w:val="00167960"/>
    <w:rsid w:val="0017587A"/>
    <w:rsid w:val="00197C7C"/>
    <w:rsid w:val="001B300E"/>
    <w:rsid w:val="001C7B50"/>
    <w:rsid w:val="001D5B88"/>
    <w:rsid w:val="001F11D1"/>
    <w:rsid w:val="002038D6"/>
    <w:rsid w:val="0021685F"/>
    <w:rsid w:val="00224622"/>
    <w:rsid w:val="00225EED"/>
    <w:rsid w:val="002318D2"/>
    <w:rsid w:val="002415FF"/>
    <w:rsid w:val="00244DD4"/>
    <w:rsid w:val="0025026A"/>
    <w:rsid w:val="00254ECB"/>
    <w:rsid w:val="002710EB"/>
    <w:rsid w:val="00285BBB"/>
    <w:rsid w:val="002910D9"/>
    <w:rsid w:val="00291411"/>
    <w:rsid w:val="002A7107"/>
    <w:rsid w:val="002B1DCE"/>
    <w:rsid w:val="002B3AD0"/>
    <w:rsid w:val="002B78E5"/>
    <w:rsid w:val="002C0807"/>
    <w:rsid w:val="002F09BF"/>
    <w:rsid w:val="002F6808"/>
    <w:rsid w:val="0030327E"/>
    <w:rsid w:val="0031707C"/>
    <w:rsid w:val="003218E9"/>
    <w:rsid w:val="00334919"/>
    <w:rsid w:val="00340840"/>
    <w:rsid w:val="00346322"/>
    <w:rsid w:val="00352AAC"/>
    <w:rsid w:val="00367DFD"/>
    <w:rsid w:val="0037420C"/>
    <w:rsid w:val="00380652"/>
    <w:rsid w:val="00386894"/>
    <w:rsid w:val="003C55AF"/>
    <w:rsid w:val="003C5D29"/>
    <w:rsid w:val="003D547B"/>
    <w:rsid w:val="003E23B9"/>
    <w:rsid w:val="003E61C6"/>
    <w:rsid w:val="00424A38"/>
    <w:rsid w:val="00427009"/>
    <w:rsid w:val="00427C8F"/>
    <w:rsid w:val="00436431"/>
    <w:rsid w:val="004461D2"/>
    <w:rsid w:val="00450DA9"/>
    <w:rsid w:val="00453F89"/>
    <w:rsid w:val="004561CC"/>
    <w:rsid w:val="00461774"/>
    <w:rsid w:val="00462287"/>
    <w:rsid w:val="00474CEC"/>
    <w:rsid w:val="004924F9"/>
    <w:rsid w:val="004932CC"/>
    <w:rsid w:val="004B3359"/>
    <w:rsid w:val="004B3D94"/>
    <w:rsid w:val="004C06DA"/>
    <w:rsid w:val="004C4D8D"/>
    <w:rsid w:val="004D7265"/>
    <w:rsid w:val="004D7D68"/>
    <w:rsid w:val="004E2ADF"/>
    <w:rsid w:val="00510851"/>
    <w:rsid w:val="00510FF9"/>
    <w:rsid w:val="00512BB0"/>
    <w:rsid w:val="00513A81"/>
    <w:rsid w:val="005149DC"/>
    <w:rsid w:val="005163DE"/>
    <w:rsid w:val="00522E58"/>
    <w:rsid w:val="00526E8E"/>
    <w:rsid w:val="0053457D"/>
    <w:rsid w:val="00541453"/>
    <w:rsid w:val="00542D37"/>
    <w:rsid w:val="00580293"/>
    <w:rsid w:val="00580D71"/>
    <w:rsid w:val="005A37B9"/>
    <w:rsid w:val="005D215B"/>
    <w:rsid w:val="00600805"/>
    <w:rsid w:val="00610E42"/>
    <w:rsid w:val="00617D7E"/>
    <w:rsid w:val="0064060B"/>
    <w:rsid w:val="00656484"/>
    <w:rsid w:val="006627D0"/>
    <w:rsid w:val="00662F9D"/>
    <w:rsid w:val="00672B14"/>
    <w:rsid w:val="00677424"/>
    <w:rsid w:val="00683A23"/>
    <w:rsid w:val="006931C4"/>
    <w:rsid w:val="006A4C38"/>
    <w:rsid w:val="006A5E91"/>
    <w:rsid w:val="006B4BCD"/>
    <w:rsid w:val="006B527D"/>
    <w:rsid w:val="006D062D"/>
    <w:rsid w:val="006D2819"/>
    <w:rsid w:val="006E7775"/>
    <w:rsid w:val="006F4F0F"/>
    <w:rsid w:val="00710072"/>
    <w:rsid w:val="00711883"/>
    <w:rsid w:val="007149E5"/>
    <w:rsid w:val="00720434"/>
    <w:rsid w:val="00735E9E"/>
    <w:rsid w:val="00774B2A"/>
    <w:rsid w:val="00780D04"/>
    <w:rsid w:val="0079136D"/>
    <w:rsid w:val="007A1F8D"/>
    <w:rsid w:val="007A5616"/>
    <w:rsid w:val="007B555A"/>
    <w:rsid w:val="007D7384"/>
    <w:rsid w:val="007E6D9E"/>
    <w:rsid w:val="007F2208"/>
    <w:rsid w:val="0080170A"/>
    <w:rsid w:val="00807182"/>
    <w:rsid w:val="008151FC"/>
    <w:rsid w:val="008669FF"/>
    <w:rsid w:val="00882D34"/>
    <w:rsid w:val="0089542F"/>
    <w:rsid w:val="008A5076"/>
    <w:rsid w:val="008B7903"/>
    <w:rsid w:val="008C3EAF"/>
    <w:rsid w:val="008D4A3F"/>
    <w:rsid w:val="008E5FB4"/>
    <w:rsid w:val="00907221"/>
    <w:rsid w:val="0092544A"/>
    <w:rsid w:val="009265E1"/>
    <w:rsid w:val="009368D7"/>
    <w:rsid w:val="00953CFB"/>
    <w:rsid w:val="009554AF"/>
    <w:rsid w:val="009558C9"/>
    <w:rsid w:val="009559D0"/>
    <w:rsid w:val="00975D47"/>
    <w:rsid w:val="00985AAE"/>
    <w:rsid w:val="009864C6"/>
    <w:rsid w:val="009A0A96"/>
    <w:rsid w:val="009B4290"/>
    <w:rsid w:val="009B763A"/>
    <w:rsid w:val="009C740D"/>
    <w:rsid w:val="009E67AB"/>
    <w:rsid w:val="009F79AA"/>
    <w:rsid w:val="00A14E04"/>
    <w:rsid w:val="00A15D71"/>
    <w:rsid w:val="00A3142A"/>
    <w:rsid w:val="00A33989"/>
    <w:rsid w:val="00A33A0F"/>
    <w:rsid w:val="00A4593C"/>
    <w:rsid w:val="00A510AD"/>
    <w:rsid w:val="00A51114"/>
    <w:rsid w:val="00A75E33"/>
    <w:rsid w:val="00A7712B"/>
    <w:rsid w:val="00A8343D"/>
    <w:rsid w:val="00A8406C"/>
    <w:rsid w:val="00A94055"/>
    <w:rsid w:val="00AA3853"/>
    <w:rsid w:val="00AA690D"/>
    <w:rsid w:val="00AB08C8"/>
    <w:rsid w:val="00AB6DC7"/>
    <w:rsid w:val="00AC40A2"/>
    <w:rsid w:val="00AE28AE"/>
    <w:rsid w:val="00AE71C5"/>
    <w:rsid w:val="00AF5862"/>
    <w:rsid w:val="00B07968"/>
    <w:rsid w:val="00B3264A"/>
    <w:rsid w:val="00B44819"/>
    <w:rsid w:val="00B63617"/>
    <w:rsid w:val="00B701B1"/>
    <w:rsid w:val="00B7411C"/>
    <w:rsid w:val="00BA1723"/>
    <w:rsid w:val="00BA28B2"/>
    <w:rsid w:val="00BA4E6E"/>
    <w:rsid w:val="00BB314D"/>
    <w:rsid w:val="00BB5413"/>
    <w:rsid w:val="00BC11F9"/>
    <w:rsid w:val="00BD31D3"/>
    <w:rsid w:val="00BE1CFA"/>
    <w:rsid w:val="00BE3466"/>
    <w:rsid w:val="00BE727E"/>
    <w:rsid w:val="00BF745B"/>
    <w:rsid w:val="00C024B3"/>
    <w:rsid w:val="00C07083"/>
    <w:rsid w:val="00C17399"/>
    <w:rsid w:val="00C22D2B"/>
    <w:rsid w:val="00C22EBE"/>
    <w:rsid w:val="00C2316A"/>
    <w:rsid w:val="00C30238"/>
    <w:rsid w:val="00C31B80"/>
    <w:rsid w:val="00C52B9C"/>
    <w:rsid w:val="00C53066"/>
    <w:rsid w:val="00C57C32"/>
    <w:rsid w:val="00C6231F"/>
    <w:rsid w:val="00C758C3"/>
    <w:rsid w:val="00C80EB6"/>
    <w:rsid w:val="00C84CC4"/>
    <w:rsid w:val="00C92142"/>
    <w:rsid w:val="00C9317A"/>
    <w:rsid w:val="00CB46ED"/>
    <w:rsid w:val="00CB4C8C"/>
    <w:rsid w:val="00CB4FAE"/>
    <w:rsid w:val="00CB6335"/>
    <w:rsid w:val="00CF0CEE"/>
    <w:rsid w:val="00CF17C1"/>
    <w:rsid w:val="00D10805"/>
    <w:rsid w:val="00D118D3"/>
    <w:rsid w:val="00D642C6"/>
    <w:rsid w:val="00D6570C"/>
    <w:rsid w:val="00D77AEC"/>
    <w:rsid w:val="00DA1DB7"/>
    <w:rsid w:val="00DB707C"/>
    <w:rsid w:val="00DC0534"/>
    <w:rsid w:val="00DC6417"/>
    <w:rsid w:val="00DD42D4"/>
    <w:rsid w:val="00DF457D"/>
    <w:rsid w:val="00DF53DC"/>
    <w:rsid w:val="00E03E28"/>
    <w:rsid w:val="00E12B50"/>
    <w:rsid w:val="00E1693E"/>
    <w:rsid w:val="00E34E05"/>
    <w:rsid w:val="00E378F8"/>
    <w:rsid w:val="00E5531A"/>
    <w:rsid w:val="00E63182"/>
    <w:rsid w:val="00EB2410"/>
    <w:rsid w:val="00EB4972"/>
    <w:rsid w:val="00EC2135"/>
    <w:rsid w:val="00EE1ED7"/>
    <w:rsid w:val="00F10698"/>
    <w:rsid w:val="00F16D93"/>
    <w:rsid w:val="00F21BAB"/>
    <w:rsid w:val="00F3754A"/>
    <w:rsid w:val="00F42667"/>
    <w:rsid w:val="00F446A6"/>
    <w:rsid w:val="00F54210"/>
    <w:rsid w:val="00F76BE7"/>
    <w:rsid w:val="00F8783B"/>
    <w:rsid w:val="00F90476"/>
    <w:rsid w:val="00F92056"/>
    <w:rsid w:val="00F92723"/>
    <w:rsid w:val="00FA5A1B"/>
    <w:rsid w:val="00FB5532"/>
    <w:rsid w:val="00FC2AAC"/>
    <w:rsid w:val="00FC3CFE"/>
    <w:rsid w:val="00FD0A34"/>
    <w:rsid w:val="00FD19B5"/>
    <w:rsid w:val="00FE2B06"/>
    <w:rsid w:val="00FF1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06C"/>
  </w:style>
  <w:style w:type="paragraph" w:styleId="Ttulo1">
    <w:name w:val="heading 1"/>
    <w:basedOn w:val="Normal"/>
    <w:next w:val="Normal"/>
    <w:qFormat/>
    <w:rsid w:val="00A8406C"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rsid w:val="00A8406C"/>
    <w:pPr>
      <w:keepNext/>
      <w:jc w:val="center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rsid w:val="00A8406C"/>
    <w:pPr>
      <w:keepNext/>
      <w:outlineLvl w:val="2"/>
    </w:pPr>
    <w:rPr>
      <w:b/>
      <w:bCs/>
      <w:sz w:val="28"/>
    </w:rPr>
  </w:style>
  <w:style w:type="paragraph" w:styleId="Ttulo4">
    <w:name w:val="heading 4"/>
    <w:basedOn w:val="Normal"/>
    <w:next w:val="Normal"/>
    <w:qFormat/>
    <w:rsid w:val="00A8406C"/>
    <w:pPr>
      <w:keepNext/>
      <w:jc w:val="center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A8406C"/>
    <w:pPr>
      <w:keepNext/>
      <w:jc w:val="center"/>
      <w:outlineLvl w:val="4"/>
    </w:pPr>
    <w:rPr>
      <w:rFonts w:ascii="Courier New" w:hAnsi="Courier New" w:cs="Courier New"/>
      <w:b/>
      <w:bCs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A8406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8406C"/>
    <w:pPr>
      <w:tabs>
        <w:tab w:val="center" w:pos="4419"/>
        <w:tab w:val="right" w:pos="8838"/>
      </w:tabs>
    </w:pPr>
  </w:style>
  <w:style w:type="paragraph" w:styleId="Encerramento">
    <w:name w:val="Closing"/>
    <w:basedOn w:val="Normal"/>
    <w:rsid w:val="00A8406C"/>
    <w:pPr>
      <w:ind w:left="4252"/>
    </w:pPr>
  </w:style>
  <w:style w:type="character" w:customStyle="1" w:styleId="CabealhoChar">
    <w:name w:val="Cabeçalho Char"/>
    <w:basedOn w:val="Fontepargpadro"/>
    <w:link w:val="Cabealho"/>
    <w:uiPriority w:val="99"/>
    <w:rsid w:val="00580D71"/>
  </w:style>
  <w:style w:type="character" w:customStyle="1" w:styleId="RodapChar">
    <w:name w:val="Rodapé Char"/>
    <w:basedOn w:val="Fontepargpadro"/>
    <w:link w:val="Rodap"/>
    <w:rsid w:val="00580D71"/>
  </w:style>
  <w:style w:type="paragraph" w:styleId="Corpodetexto3">
    <w:name w:val="Body Text 3"/>
    <w:basedOn w:val="Normal"/>
    <w:link w:val="Corpodetexto3Char"/>
    <w:rsid w:val="00A51114"/>
    <w:pPr>
      <w:jc w:val="both"/>
    </w:pPr>
    <w:rPr>
      <w:b/>
      <w:sz w:val="40"/>
      <w:szCs w:val="24"/>
    </w:rPr>
  </w:style>
  <w:style w:type="character" w:customStyle="1" w:styleId="Corpodetexto3Char">
    <w:name w:val="Corpo de texto 3 Char"/>
    <w:link w:val="Corpodetexto3"/>
    <w:rsid w:val="00A51114"/>
    <w:rPr>
      <w:b/>
      <w:sz w:val="40"/>
      <w:szCs w:val="24"/>
    </w:rPr>
  </w:style>
  <w:style w:type="paragraph" w:styleId="Corpodetexto2">
    <w:name w:val="Body Text 2"/>
    <w:basedOn w:val="Normal"/>
    <w:link w:val="Corpodetexto2Char"/>
    <w:rsid w:val="007A1F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1F8D"/>
  </w:style>
  <w:style w:type="paragraph" w:styleId="Textodebalo">
    <w:name w:val="Balloon Text"/>
    <w:basedOn w:val="Normal"/>
    <w:link w:val="TextodebaloChar"/>
    <w:rsid w:val="003E23B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E23B9"/>
    <w:rPr>
      <w:rFonts w:ascii="Tahoma" w:hAnsi="Tahoma" w:cs="Tahoma"/>
      <w:sz w:val="16"/>
      <w:szCs w:val="16"/>
    </w:rPr>
  </w:style>
  <w:style w:type="paragraph" w:customStyle="1" w:styleId="Padro">
    <w:name w:val="Padrão"/>
    <w:rsid w:val="00DF53DC"/>
    <w:pPr>
      <w:suppressAutoHyphens/>
      <w:overflowPunct w:val="0"/>
      <w:spacing w:after="160" w:line="259" w:lineRule="auto"/>
    </w:pPr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laudionor\Dados%20de%20aplicativos\Microsoft\Modelos\Modelo%20Emurb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65B3B-E44E-486E-B29D-262248383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Emurb.dot</Template>
  <TotalTime>84</TotalTime>
  <Pages>1</Pages>
  <Words>61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 nº</vt:lpstr>
    </vt:vector>
  </TitlesOfParts>
  <Company>EMURB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nº</dc:title>
  <dc:creator>erick</dc:creator>
  <cp:lastModifiedBy>valdson.002034</cp:lastModifiedBy>
  <cp:revision>40</cp:revision>
  <cp:lastPrinted>2023-03-21T16:57:00Z</cp:lastPrinted>
  <dcterms:created xsi:type="dcterms:W3CDTF">2022-03-26T20:33:00Z</dcterms:created>
  <dcterms:modified xsi:type="dcterms:W3CDTF">2024-05-10T12:20:00Z</dcterms:modified>
</cp:coreProperties>
</file>